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8858" w14:textId="654B185E" w:rsidR="00E32CB1" w:rsidRDefault="00E32CB1" w:rsidP="00E32CB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</w:t>
      </w:r>
      <w:r w:rsidR="00F13200">
        <w:rPr>
          <w:rFonts w:ascii="Arial" w:hAnsi="Arial" w:cs="Arial"/>
          <w:b/>
          <w:sz w:val="24"/>
        </w:rPr>
        <w:t>327</w:t>
      </w:r>
    </w:p>
    <w:p w14:paraId="4CC97DB9" w14:textId="02D0B19D" w:rsidR="00E32CB1" w:rsidRDefault="00E32CB1" w:rsidP="00E32C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2D0CE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F13200" w:rsidRPr="00F13200">
        <w:rPr>
          <w:rFonts w:ascii="Arial" w:hAnsi="Arial" w:cs="Arial"/>
          <w:b/>
          <w:sz w:val="20"/>
          <w:szCs w:val="20"/>
        </w:rPr>
        <w:tab/>
      </w:r>
      <w:r w:rsidR="00F13200" w:rsidRPr="00F13200">
        <w:rPr>
          <w:rFonts w:ascii="Arial" w:hAnsi="Arial" w:cs="Arial"/>
          <w:b/>
          <w:sz w:val="20"/>
          <w:szCs w:val="20"/>
        </w:rPr>
        <w:t xml:space="preserve">(Revision of </w:t>
      </w:r>
      <w:r w:rsidR="00F13200" w:rsidRPr="00F13200">
        <w:rPr>
          <w:rFonts w:ascii="Arial" w:hAnsi="Arial" w:cs="Arial"/>
          <w:b/>
          <w:sz w:val="20"/>
          <w:szCs w:val="20"/>
        </w:rPr>
        <w:t>SP-221135_rev3</w:t>
      </w:r>
      <w:r w:rsidR="00F13200" w:rsidRPr="00F13200">
        <w:rPr>
          <w:rFonts w:ascii="Arial" w:hAnsi="Arial" w:cs="Arial"/>
          <w:b/>
          <w:sz w:val="20"/>
          <w:szCs w:val="20"/>
        </w:rPr>
        <w:t>)</w:t>
      </w:r>
    </w:p>
    <w:p w14:paraId="68E8EF4E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B318004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Enhancement of Network Slicing Phase 3 (eNS_Ph3)</w:t>
      </w:r>
    </w:p>
    <w:p w14:paraId="4508FCE2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DA455E" w14:textId="77777777" w:rsidR="00E32CB1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4A3E3C4" w14:textId="77777777" w:rsidR="00E32CB1" w:rsidRPr="00414AB9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65AE04" w14:textId="77777777" w:rsidR="00E32CB1" w:rsidRPr="00C02B7F" w:rsidRDefault="00E32CB1" w:rsidP="00E32CB1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#154</w:t>
      </w:r>
      <w:r w:rsidRPr="00C02B7F">
        <w:rPr>
          <w:b/>
          <w:noProof/>
        </w:rPr>
        <w:tab/>
        <w:t>S2-2211466</w:t>
      </w:r>
    </w:p>
    <w:p w14:paraId="7DD1CB28" w14:textId="77777777" w:rsidR="00E32CB1" w:rsidRPr="00C02B7F" w:rsidRDefault="00E32CB1" w:rsidP="00E32C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rFonts w:eastAsia="Arial Unicode MS" w:cs="Arial"/>
          <w:b/>
          <w:bCs/>
        </w:rPr>
        <w:t>Toulouse, France, November 14 – 18, 2022</w:t>
      </w:r>
      <w:r w:rsidRPr="00C02B7F">
        <w:rPr>
          <w:b/>
          <w:noProof/>
          <w:color w:val="0000FF"/>
        </w:rPr>
        <w:tab/>
        <w:t>(e-mail revision of S2-2210684r07+editorials)</w:t>
      </w:r>
    </w:p>
    <w:p w14:paraId="746BB976" w14:textId="77777777" w:rsidR="00E32CB1" w:rsidRPr="00C02B7F" w:rsidRDefault="00E32CB1" w:rsidP="00E32CB1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63B6CE7D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771C7D87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  <w:t>New WID: Enhancement of Network Slicing Phase 3 (eNS_Ph3)</w:t>
      </w:r>
    </w:p>
    <w:p w14:paraId="1B08A85E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362FEF99" w14:textId="77777777" w:rsidR="00E32CB1" w:rsidRPr="00C02B7F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Heading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79CA37A1" w14:textId="77777777" w:rsidR="00B03078" w:rsidRDefault="00E32CB1" w:rsidP="00B03078">
      <w:pPr>
        <w:pStyle w:val="Heading2"/>
        <w:tabs>
          <w:tab w:val="left" w:pos="3828"/>
        </w:tabs>
        <w:ind w:left="0" w:firstLine="0"/>
      </w:pPr>
      <w:r w:rsidRPr="003F7142">
        <w:t>Potential target Release:</w:t>
      </w:r>
      <w:r>
        <w:tab/>
        <w:t>Rel-18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Heading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Heading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Heading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supporting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supporting UE which includes 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SimSun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>
        <w:rPr>
          <w:rFonts w:eastAsia="SimSun"/>
          <w:lang w:eastAsia="zh-CN"/>
        </w:rPr>
        <w:t xml:space="preserve">for S-NSSAIs can be configured per cell basis as defined in TS 28.541 </w:t>
      </w:r>
      <w:r w:rsidRPr="00633922">
        <w:rPr>
          <w:rFonts w:eastAsia="SimSun"/>
          <w:lang w:eastAsia="zh-CN"/>
        </w:rPr>
        <w:t xml:space="preserve">while </w:t>
      </w:r>
      <w:r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to the supporting 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To s</w:t>
      </w:r>
      <w:r w:rsidRPr="00B1045B">
        <w:rPr>
          <w:rFonts w:eastAsia="SimSun"/>
          <w:lang w:eastAsia="zh-CN"/>
        </w:rPr>
        <w:t xml:space="preserve">upport of </w:t>
      </w:r>
      <w:r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SimSun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77777777" w:rsidR="00E32CB1" w:rsidRPr="003C6418" w:rsidRDefault="00E32CB1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Heading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Hyperlink"/>
        </w:rPr>
      </w:pPr>
      <w:r>
        <w:t xml:space="preserve">ZHU Jinguo, ZTE, </w:t>
      </w:r>
      <w:hyperlink r:id="rId8" w:history="1">
        <w:r w:rsidRPr="00A55B21">
          <w:rPr>
            <w:rStyle w:val="Hyperlink"/>
          </w:rPr>
          <w:t>zhu.jinguo@zte.com.cn</w:t>
        </w:r>
      </w:hyperlink>
      <w:r>
        <w:rPr>
          <w:rStyle w:val="Hyperlink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9" w:history="1">
        <w:r w:rsidRPr="00313A0A">
          <w:rPr>
            <w:rStyle w:val="Hyperlink"/>
          </w:rPr>
          <w:t>m.youn@lge.com</w:t>
        </w:r>
      </w:hyperlink>
      <w:r>
        <w:rPr>
          <w:rStyle w:val="Hyperlink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Heading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r>
              <w:t>Apple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206943322">
    <w:abstractNumId w:val="3"/>
  </w:num>
  <w:num w:numId="2" w16cid:durableId="1181973552">
    <w:abstractNumId w:val="4"/>
  </w:num>
  <w:num w:numId="3" w16cid:durableId="512763119">
    <w:abstractNumId w:val="0"/>
  </w:num>
  <w:num w:numId="4" w16cid:durableId="2072388072">
    <w:abstractNumId w:val="1"/>
  </w:num>
  <w:num w:numId="5" w16cid:durableId="1965621414">
    <w:abstractNumId w:val="5"/>
  </w:num>
  <w:num w:numId="6" w16cid:durableId="85881777">
    <w:abstractNumId w:val="10"/>
  </w:num>
  <w:num w:numId="7" w16cid:durableId="916325994">
    <w:abstractNumId w:val="6"/>
  </w:num>
  <w:num w:numId="8" w16cid:durableId="82000077">
    <w:abstractNumId w:val="9"/>
  </w:num>
  <w:num w:numId="9" w16cid:durableId="1703090761">
    <w:abstractNumId w:val="2"/>
  </w:num>
  <w:num w:numId="10" w16cid:durableId="1542862872">
    <w:abstractNumId w:val="7"/>
  </w:num>
  <w:num w:numId="11" w16cid:durableId="1173301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31"/>
    <w:rsid w:val="000347F6"/>
    <w:rsid w:val="000420FA"/>
    <w:rsid w:val="000A1172"/>
    <w:rsid w:val="000A289D"/>
    <w:rsid w:val="00103213"/>
    <w:rsid w:val="001B2FD3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01415"/>
    <w:rsid w:val="00977A9C"/>
    <w:rsid w:val="00980B8A"/>
    <w:rsid w:val="00A14971"/>
    <w:rsid w:val="00A547EC"/>
    <w:rsid w:val="00AF3A5C"/>
    <w:rsid w:val="00B03078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13200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4</Pages>
  <Words>1062</Words>
  <Characters>6055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5</cp:revision>
  <dcterms:created xsi:type="dcterms:W3CDTF">2022-12-15T14:27:00Z</dcterms:created>
  <dcterms:modified xsi:type="dcterms:W3CDTF">2022-12-16T08:25:00Z</dcterms:modified>
</cp:coreProperties>
</file>